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19E7A07D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D42019A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442AB8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278A0B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905C5" w:rsidRPr="00D46B71" w14:paraId="36FD63C5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04A2BD" w14:textId="77777777" w:rsidR="00D905C5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E429DD" w14:textId="3E0CB8ED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30D2F" w:rsidRPr="00B30D2F">
              <w:rPr>
                <w:noProof/>
              </w:rPr>
              <w:t>08-1002-26</w:t>
            </w:r>
            <w:r>
              <w:fldChar w:fldCharType="end"/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26F12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5BAB133C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1E93BE2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236E43DB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D0DBF3C" w14:textId="03CCD9D0" w:rsidR="00D46B71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A3FD9" w:rsidRPr="00FA3FD9">
              <w:rPr>
                <w:noProof/>
              </w:rPr>
              <w:t>Kanalsanierung 2026 / 2027 Reparatur</w:t>
            </w:r>
            <w:r>
              <w:fldChar w:fldCharType="end"/>
            </w:r>
          </w:p>
        </w:tc>
      </w:tr>
      <w:tr w:rsidR="00D46B71" w:rsidRPr="00D46B71" w14:paraId="731CCE67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2DE0FA" w14:textId="77777777" w:rsidR="00D46B71" w:rsidRPr="00D46B71" w:rsidRDefault="00D46B71" w:rsidP="00D46B71"/>
        </w:tc>
      </w:tr>
      <w:tr w:rsidR="00D46B71" w:rsidRPr="00D46B71" w14:paraId="04113D3D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332741BA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1D28EF0E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66F746" w14:textId="78AA5744" w:rsidR="00D46B71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A3FD9" w:rsidRPr="00FA3FD9">
              <w:rPr>
                <w:noProof/>
              </w:rPr>
              <w:t>Kanalsanierungsarbeiten Reparaturen in geschlossener Bauweise</w:t>
            </w:r>
            <w:r>
              <w:fldChar w:fldCharType="end"/>
            </w:r>
          </w:p>
        </w:tc>
      </w:tr>
    </w:tbl>
    <w:p w14:paraId="4667AF85" w14:textId="77777777" w:rsidR="002748DF" w:rsidRDefault="002748DF" w:rsidP="00046C8E"/>
    <w:p w14:paraId="12C56D71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3B043FA6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655"/>
        <w:gridCol w:w="1498"/>
      </w:tblGrid>
      <w:tr w:rsidR="00D46B71" w:rsidRPr="00D46B71" w14:paraId="66B894D6" w14:textId="77777777" w:rsidTr="00A61E9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D0A949A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F3B4D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4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6E1863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4BAA7E35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905C5" w:rsidRPr="00D46B71" w14:paraId="5B11108C" w14:textId="77777777" w:rsidTr="00A61E9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32D0EC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5DF41" w14:textId="77777777" w:rsidR="00D905C5" w:rsidRPr="00801A74" w:rsidRDefault="00D905C5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64D27B35" w14:textId="77777777" w:rsidR="00D905C5" w:rsidRPr="00D46B71" w:rsidRDefault="00D905C5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4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9CD7BBE" w14:textId="77777777" w:rsidR="00D905C5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D46B71" w14:paraId="7F9B0BA1" w14:textId="77777777" w:rsidTr="00A61E9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B4B3AF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5E1ED6" w14:textId="77777777" w:rsidR="00D905C5" w:rsidRPr="00801A74" w:rsidRDefault="00D905C5" w:rsidP="00B438EF">
            <w:pPr>
              <w:rPr>
                <w:b/>
              </w:rPr>
            </w:pPr>
            <w:r w:rsidRPr="00801A74">
              <w:rPr>
                <w:b/>
              </w:rPr>
              <w:t>Lohngebundene Kosten</w:t>
            </w:r>
          </w:p>
          <w:p w14:paraId="40D1BE8D" w14:textId="77777777" w:rsidR="00D905C5" w:rsidRPr="00D46B71" w:rsidRDefault="00D905C5" w:rsidP="00B438EF">
            <w:r w:rsidRPr="00D46B71">
              <w:t>Sozialkosten</w:t>
            </w:r>
            <w:r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4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87F3A6" w14:textId="77777777" w:rsidR="00D905C5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D46B71" w14:paraId="0DA4D176" w14:textId="77777777" w:rsidTr="00A61E9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1A2801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7DACC4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6859C586" w14:textId="77777777" w:rsidR="00D905C5" w:rsidRPr="00D46B71" w:rsidRDefault="00D905C5" w:rsidP="00D46B71">
            <w:r w:rsidRPr="00D46B71">
              <w:t xml:space="preserve">Auslösungen, Fahrgelder </w:t>
            </w:r>
          </w:p>
        </w:tc>
        <w:tc>
          <w:tcPr>
            <w:tcW w:w="1498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6FB9C37" w14:textId="77777777" w:rsidR="00D905C5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D46B71" w14:paraId="62230764" w14:textId="77777777" w:rsidTr="00A61E9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04496D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6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4A819EDB" w14:textId="77777777" w:rsidR="00D905C5" w:rsidRPr="00D46B71" w:rsidRDefault="00D905C5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69B8239A" w14:textId="77777777" w:rsidR="00D905C5" w:rsidRPr="00D46B71" w:rsidRDefault="00D905C5" w:rsidP="00D46B71">
            <w:r w:rsidRPr="00D46B71">
              <w:t>(Summe 1.1 bis 1.3)</w:t>
            </w:r>
          </w:p>
        </w:tc>
        <w:tc>
          <w:tcPr>
            <w:tcW w:w="149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83AC84D" w14:textId="77777777" w:rsidR="00D905C5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4DF63DD" w14:textId="77777777" w:rsidR="00D46B71" w:rsidRDefault="00D46B71" w:rsidP="00046C8E"/>
    <w:p w14:paraId="3906FBA3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BF07AD9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20369B6" w14:textId="77777777" w:rsidTr="00D905C5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A5C07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D60CD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46B886DA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01A29BF" w14:textId="77777777" w:rsidR="00D46B71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D46B71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C041FA" w14:textId="77777777" w:rsidR="00D46B71" w:rsidRPr="00D46B71" w:rsidRDefault="00360020" w:rsidP="00D46B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D46B71"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8AFF97F" w14:textId="77777777" w:rsidR="00D46B71" w:rsidRPr="00D46B71" w:rsidRDefault="00360020" w:rsidP="00D905C5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0865B2D3" w14:textId="77777777" w:rsidTr="00D905C5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B262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78F3D1D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3CC59140" w14:textId="77777777" w:rsidR="00D46B71" w:rsidRPr="00D46B71" w:rsidRDefault="00D46B71" w:rsidP="00D46B71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26218FF" w14:textId="77777777" w:rsidR="00D46B71" w:rsidRPr="00D46B71" w:rsidRDefault="00360020" w:rsidP="00D905C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08A075F" w14:textId="77777777" w:rsidR="00D46B71" w:rsidRDefault="00D46B71" w:rsidP="00046C8E"/>
    <w:p w14:paraId="0A499342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43A307AB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5F0ADA8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A09E7" w14:textId="77777777" w:rsidR="00D46B71" w:rsidRPr="007F5B98" w:rsidRDefault="00360020" w:rsidP="00003926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048E31C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6D5CCE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7AB87492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8DBE3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3535149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CEE77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16D7F21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391A9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1BA8BB3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6E1857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60AA04E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22FF54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6077196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A94B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7F5B98" w14:paraId="1A955AC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73D3E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EC8434E" w14:textId="77777777" w:rsidR="00D46B71" w:rsidRDefault="00D46B71" w:rsidP="00046C8E"/>
    <w:p w14:paraId="13CAFE53" w14:textId="77777777" w:rsidR="00D46B71" w:rsidRDefault="00D46B71" w:rsidP="00046C8E">
      <w:pPr>
        <w:sectPr w:rsidR="00D46B71" w:rsidSect="00F7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pgNumType w:start="1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51A1930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D8B7A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AEF79AD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701BA881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1C41B7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0711F635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71EF1F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5934AE9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29933151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4533D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E253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47B2451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D1119E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41BCCF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55CAC2D4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ED7C77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70D092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A25425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26DB7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6622AB8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B1C7A6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91432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905C5" w:rsidRPr="00C33C0C" w14:paraId="76AE601C" w14:textId="77777777" w:rsidTr="0045637F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EA122BE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6BECA28" w14:textId="77777777" w:rsidR="00D905C5" w:rsidRPr="00C33C0C" w:rsidRDefault="00D905C5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405E5964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7E982AA4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EA8C333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1B554B7A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23D59E4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3E048374" w14:textId="77777777" w:rsidTr="0045637F">
        <w:trPr>
          <w:trHeight w:val="284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A9FBAC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3F5164CB" wp14:editId="3094A01B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090FA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style="position:absolute;margin-left:486pt;margin-top:7.7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28C5BD" w14:textId="77777777" w:rsidR="00D905C5" w:rsidRPr="00C33C0C" w:rsidRDefault="00360020" w:rsidP="00A61E97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D905C5" w:rsidRPr="00C33C0C">
              <w:rPr>
                <w:sz w:val="18"/>
                <w:szCs w:val="18"/>
              </w:rPr>
              <w:tab/>
            </w:r>
            <w:r w:rsidR="00D905C5">
              <w:rPr>
                <w:sz w:val="18"/>
                <w:szCs w:val="18"/>
              </w:rPr>
              <w:t xml:space="preserve">X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68560" w14:textId="77777777" w:rsidR="00D905C5" w:rsidRPr="00C33C0C" w:rsidRDefault="00360020" w:rsidP="00C33C0C">
            <w:pPr>
              <w:widowControl w:val="0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7A7AA09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6330644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4473B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AD64E5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68BD3BC7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33BFF3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5799B5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5B072B8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2DDF0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3D0DAE5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E6A3924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1EEB8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E5E8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775AC087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AB404C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CE78E1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6E001E56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98B7D7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ED16A7B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2EEAD13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29B2C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EF0E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4CB8459A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98F014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3F24FA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667A7272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5614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1F17672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759E037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FB5E92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67D08A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61E204CA" w14:textId="77777777" w:rsidTr="0045637F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30E5E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5B1BCB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4606F2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6C8567B3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4E82C8C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A01CDB3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23D39DF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4FBDE502" w14:textId="77777777" w:rsidTr="0045637F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6DE9EFD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15860F14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52FD2A7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5552D38C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58A842A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DFD2517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43849110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D357627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07618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10E3E467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25E2E" w14:textId="77777777" w:rsidR="00D46B71" w:rsidRPr="00C33C0C" w:rsidRDefault="00F15903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50CEF5E9" wp14:editId="2EBCDE23">
                      <wp:simplePos x="0" y="0"/>
                      <wp:positionH relativeFrom="column">
                        <wp:posOffset>5722736</wp:posOffset>
                      </wp:positionH>
                      <wp:positionV relativeFrom="paragraph">
                        <wp:posOffset>-2351405</wp:posOffset>
                      </wp:positionV>
                      <wp:extent cx="0" cy="5257800"/>
                      <wp:effectExtent l="76200" t="38100" r="57150" b="19050"/>
                      <wp:wrapNone/>
                      <wp:docPr id="6" name="Lin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257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CEB1D6" id="Line 123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6pt,-185.15pt" to="450.6pt,2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" o:allowincell="f" strokecolor="gray">
                      <v:stroke endarrow="block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1EDE69B5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11BE0728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2544CD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D39F3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34F213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3791B9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905C5" w:rsidRPr="00C33C0C" w14:paraId="3344A234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A1633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28D6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67678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AB7DDC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083778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D905C5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1EA2AD2C" wp14:editId="61DA3D42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0" t="0" r="0" b="0"/>
                      <wp:wrapNone/>
                      <wp:docPr id="5" name="AutoShap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6A6A3" id="AutoShape 127" o:spid="_x0000_s1026" type="#_x0000_t88" style="position:absolute;margin-left:5in;margin-top:7.7pt;width:9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" o:allowincell="f" strokecolor="gray"/>
                  </w:pict>
                </mc:Fallback>
              </mc:AlternateContent>
            </w:r>
          </w:p>
        </w:tc>
      </w:tr>
      <w:tr w:rsidR="00D905C5" w:rsidRPr="00C33C0C" w14:paraId="6AA4BF1A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F73CA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D9FBFD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A4F4D9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51FDCC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827A90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1F29F9E5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42BA6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0C6D09BC" wp14:editId="4E1B3555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96520</wp:posOffset>
                      </wp:positionV>
                      <wp:extent cx="1600200" cy="0"/>
                      <wp:effectExtent l="0" t="0" r="0" b="0"/>
                      <wp:wrapNone/>
                      <wp:docPr id="4" name="Lin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522B34" id="Line 128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7.6pt" to="7in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4B6C0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7C1186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B9185F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E8D46C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3BAC9790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484AF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2F3C8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8F2111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F441BF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8B1B8B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905C5" w:rsidRPr="00C33C0C" w14:paraId="6E1AAF7C" w14:textId="77777777">
        <w:trPr>
          <w:gridAfter w:val="4"/>
          <w:wAfter w:w="2520" w:type="dxa"/>
          <w:cantSplit/>
          <w:trHeight w:val="340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30A6" w14:textId="77777777" w:rsidR="00D905C5" w:rsidRPr="00C33C0C" w:rsidRDefault="00D905C5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A392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AE854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3AAF35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05E9E" w14:textId="77777777" w:rsidR="00D905C5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C33C0C" w14:paraId="5C42ABE0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0CB0AF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0037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224F07D7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8859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B8F9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6741AE0A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C7A1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151DB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702219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905C5" w:rsidRPr="00C33C0C" w14:paraId="252AEA93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BE9BC2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6A516B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2DC25DF3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49AF24C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74DF7DF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597048DF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A75C498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3E818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17EB915A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33D8C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0F1A4A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0F2EC6D8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3A8717F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016F0DA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7B229B41" w14:textId="77777777" w:rsidR="00D905C5" w:rsidRPr="00C33C0C" w:rsidRDefault="00D905C5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9AB186D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D50BB4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307A2FD9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8F06C4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034CD1" w14:textId="77777777" w:rsidR="00D905C5" w:rsidRPr="00C33C0C" w:rsidRDefault="00D905C5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A6CFEE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83CDC7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41F0AD1A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A6887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D8F4F0" w14:textId="77777777" w:rsidR="00D905C5" w:rsidRPr="00C33C0C" w:rsidRDefault="00D905C5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95243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159B38" w14:textId="77777777" w:rsidR="00D905C5" w:rsidRPr="00C33C0C" w:rsidRDefault="00D905C5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905C5" w:rsidRPr="00C33C0C" w14:paraId="767E3AE6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2D9EBA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F2F11" w14:textId="77777777" w:rsidR="00D905C5" w:rsidRPr="00C33C0C" w:rsidRDefault="00D905C5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2D95CA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ED82E89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905C5" w:rsidRPr="00C33C0C" w14:paraId="16298F4F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67094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39D4AE" w14:textId="77777777" w:rsidR="00D905C5" w:rsidRPr="00C33C0C" w:rsidRDefault="00D905C5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A0D4CD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10A228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905C5" w:rsidRPr="00C33C0C" w14:paraId="01938ABE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6B74B5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6927A2" w14:textId="77777777" w:rsidR="00D905C5" w:rsidRPr="00C33C0C" w:rsidRDefault="00D905C5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225090" w14:textId="77777777" w:rsidR="00D905C5" w:rsidRDefault="00360020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4796E91" w14:textId="77777777" w:rsidR="00D905C5" w:rsidRPr="00C33C0C" w:rsidRDefault="00D905C5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6F70C4B" w14:textId="77777777" w:rsidTr="0045637F">
        <w:trPr>
          <w:gridAfter w:val="4"/>
          <w:wAfter w:w="2520" w:type="dxa"/>
          <w:trHeight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E5B3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3F0030" w14:textId="77777777" w:rsidR="00D46B71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C33C0C" w14:paraId="050F9840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F42C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D0D81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E5BAC" w14:textId="77777777" w:rsidR="00D46B71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C33C0C" w14:paraId="7409B8CE" w14:textId="77777777" w:rsidTr="0045637F">
        <w:trPr>
          <w:gridAfter w:val="4"/>
          <w:wAfter w:w="2520" w:type="dxa"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507CA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CB15B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D01C6" w14:textId="77777777" w:rsidR="00D46B71" w:rsidRPr="00C33C0C" w:rsidRDefault="00360020" w:rsidP="00C33C0C">
            <w:pPr>
              <w:widowControl w:val="0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C33C0C" w14:paraId="5AD7D62E" w14:textId="77777777" w:rsidTr="0045637F">
        <w:trPr>
          <w:trHeight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403B9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0DF667EE" w14:textId="77777777" w:rsidR="00D46B71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40FDDFA4" w14:textId="77777777" w:rsidR="00D46B71" w:rsidRPr="00C33C0C" w:rsidRDefault="00360020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67969AC" w14:textId="77777777" w:rsidR="00D46B71" w:rsidRPr="00C33C0C" w:rsidRDefault="00360020" w:rsidP="00C33C0C">
            <w:pPr>
              <w:widowControl w:val="0"/>
              <w:rPr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33C0C" w:rsidRPr="00C33C0C" w14:paraId="1C086BD9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54095BA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9BCD371" w14:textId="77777777" w:rsidR="00C33C0C" w:rsidRPr="00C33C0C" w:rsidRDefault="00360020" w:rsidP="00003926">
            <w:pPr>
              <w:widowControl w:val="0"/>
              <w:rPr>
                <w:b/>
                <w:sz w:val="18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A1E167D" w14:textId="77777777" w:rsidR="00D46B71" w:rsidRPr="0081723D" w:rsidRDefault="00375050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4D9D506" wp14:editId="33CE042C">
                <wp:simplePos x="0" y="0"/>
                <wp:positionH relativeFrom="column">
                  <wp:posOffset>6286500</wp:posOffset>
                </wp:positionH>
                <wp:positionV relativeFrom="paragraph">
                  <wp:posOffset>1765300</wp:posOffset>
                </wp:positionV>
                <wp:extent cx="114300" cy="0"/>
                <wp:effectExtent l="0" t="0" r="19050" b="19050"/>
                <wp:wrapNone/>
                <wp:docPr id="2" name="Lin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D7D08" id="Line 1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39pt" to="7in,1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zVFFAIAACkEAAAOAAAAZHJzL2Uyb0RvYy54bWysU9uO2jAQfa/Uf7D8Drlso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" o:allowincell="f" strokecolor="gray"/>
            </w:pict>
          </mc:Fallback>
        </mc:AlternateContent>
      </w:r>
      <w:r w:rsidR="00F15903"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0182E048" wp14:editId="14E2EAE6">
                <wp:simplePos x="0" y="0"/>
                <wp:positionH relativeFrom="column">
                  <wp:posOffset>6398837</wp:posOffset>
                </wp:positionH>
                <wp:positionV relativeFrom="paragraph">
                  <wp:posOffset>1765358</wp:posOffset>
                </wp:positionV>
                <wp:extent cx="0" cy="1745499"/>
                <wp:effectExtent l="0" t="0" r="19050" b="26670"/>
                <wp:wrapNone/>
                <wp:docPr id="3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4549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C8D265" id="Line 12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3.85pt,139pt" to="503.85pt,2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247BC" w14:textId="77777777" w:rsidR="007350CC" w:rsidRDefault="007350CC">
      <w:r>
        <w:separator/>
      </w:r>
    </w:p>
    <w:p w14:paraId="0936CE38" w14:textId="77777777" w:rsidR="007350CC" w:rsidRDefault="007350CC"/>
    <w:p w14:paraId="1691E26F" w14:textId="77777777" w:rsidR="007350CC" w:rsidRDefault="007350CC"/>
    <w:p w14:paraId="75A8769E" w14:textId="77777777" w:rsidR="007350CC" w:rsidRDefault="007350CC"/>
    <w:p w14:paraId="5ADB7160" w14:textId="77777777" w:rsidR="007350CC" w:rsidRDefault="007350CC"/>
    <w:p w14:paraId="2F9951F5" w14:textId="77777777" w:rsidR="007350CC" w:rsidRDefault="007350CC"/>
  </w:endnote>
  <w:endnote w:type="continuationSeparator" w:id="0">
    <w:p w14:paraId="55660888" w14:textId="77777777" w:rsidR="007350CC" w:rsidRDefault="007350CC">
      <w:r>
        <w:continuationSeparator/>
      </w:r>
    </w:p>
    <w:p w14:paraId="46621A7B" w14:textId="77777777" w:rsidR="007350CC" w:rsidRDefault="007350CC"/>
    <w:p w14:paraId="3C9EA8B1" w14:textId="77777777" w:rsidR="007350CC" w:rsidRDefault="007350CC"/>
    <w:p w14:paraId="2DBA5722" w14:textId="77777777" w:rsidR="007350CC" w:rsidRDefault="007350CC"/>
    <w:p w14:paraId="60AD7C1B" w14:textId="77777777" w:rsidR="007350CC" w:rsidRDefault="007350CC"/>
    <w:p w14:paraId="7A7EFFF5" w14:textId="77777777" w:rsidR="007350CC" w:rsidRDefault="007350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0FF3" w14:textId="77777777" w:rsidR="00115A51" w:rsidRDefault="00115A5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89E8" w14:textId="77777777" w:rsidR="001C3E5C" w:rsidRPr="00115A51" w:rsidRDefault="001C3E5C" w:rsidP="00115A5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B77C6" w14:textId="77777777" w:rsidR="00115A51" w:rsidRDefault="00115A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26D37" w14:textId="77777777" w:rsidR="007350CC" w:rsidRDefault="007350CC">
      <w:r>
        <w:separator/>
      </w:r>
    </w:p>
    <w:p w14:paraId="09C4CFC5" w14:textId="77777777" w:rsidR="007350CC" w:rsidRDefault="007350CC"/>
    <w:p w14:paraId="5E63648C" w14:textId="77777777" w:rsidR="007350CC" w:rsidRDefault="007350CC"/>
    <w:p w14:paraId="2615409A" w14:textId="77777777" w:rsidR="007350CC" w:rsidRDefault="007350CC"/>
  </w:footnote>
  <w:footnote w:type="continuationSeparator" w:id="0">
    <w:p w14:paraId="21C89B8A" w14:textId="77777777" w:rsidR="007350CC" w:rsidRDefault="007350CC">
      <w:r>
        <w:continuationSeparator/>
      </w:r>
    </w:p>
    <w:p w14:paraId="2803CFC8" w14:textId="77777777" w:rsidR="007350CC" w:rsidRDefault="007350CC"/>
    <w:p w14:paraId="3546EC8C" w14:textId="77777777" w:rsidR="007350CC" w:rsidRDefault="007350CC"/>
    <w:p w14:paraId="7CED75DF" w14:textId="77777777" w:rsidR="007350CC" w:rsidRDefault="007350CC"/>
    <w:p w14:paraId="3CCFE300" w14:textId="77777777" w:rsidR="007350CC" w:rsidRDefault="007350CC"/>
    <w:p w14:paraId="0E443B90" w14:textId="77777777" w:rsidR="007350CC" w:rsidRDefault="007350CC"/>
  </w:footnote>
  <w:footnote w:id="1">
    <w:p w14:paraId="109187B2" w14:textId="77777777" w:rsidR="00D905C5" w:rsidRDefault="00D905C5" w:rsidP="00D905C5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AD768" w14:textId="77777777" w:rsidR="001C3E5C" w:rsidRDefault="001C3E5C"/>
  <w:p w14:paraId="51365A84" w14:textId="77777777" w:rsidR="001C3E5C" w:rsidRDefault="001C3E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A38E8" w14:textId="2AA6EFA4" w:rsidR="001C3E5C" w:rsidRDefault="00115A51" w:rsidP="00046C8E">
    <w:pPr>
      <w:pStyle w:val="Kopfzeile"/>
    </w:pPr>
    <w:r>
      <w:rPr>
        <w:noProof/>
      </w:rPr>
      <w:drawing>
        <wp:inline distT="0" distB="0" distL="0" distR="0" wp14:anchorId="0FB50779" wp14:editId="36E5D847">
          <wp:extent cx="810895" cy="384175"/>
          <wp:effectExtent l="0" t="0" r="8255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8360687" w14:textId="68E8910B" w:rsidR="001C3E5C" w:rsidRPr="00AB4B05" w:rsidRDefault="00D46B71" w:rsidP="00115A51">
    <w:pPr>
      <w:pStyle w:val="UnterKopfzeile"/>
      <w:jc w:val="both"/>
    </w:pPr>
    <w:r>
      <w:t>Preisermittlung bei Kalkulation über die Endsumme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CD86" w14:textId="77777777" w:rsidR="00115A51" w:rsidRDefault="00115A5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25327822">
    <w:abstractNumId w:val="1"/>
  </w:num>
  <w:num w:numId="2" w16cid:durableId="408382733">
    <w:abstractNumId w:val="5"/>
  </w:num>
  <w:num w:numId="3" w16cid:durableId="387188388">
    <w:abstractNumId w:val="7"/>
  </w:num>
  <w:num w:numId="4" w16cid:durableId="1750153086">
    <w:abstractNumId w:val="16"/>
  </w:num>
  <w:num w:numId="5" w16cid:durableId="1648825274">
    <w:abstractNumId w:val="9"/>
  </w:num>
  <w:num w:numId="6" w16cid:durableId="1044018762">
    <w:abstractNumId w:val="3"/>
  </w:num>
  <w:num w:numId="7" w16cid:durableId="1366440136">
    <w:abstractNumId w:val="12"/>
  </w:num>
  <w:num w:numId="8" w16cid:durableId="657077049">
    <w:abstractNumId w:val="8"/>
  </w:num>
  <w:num w:numId="9" w16cid:durableId="319312024">
    <w:abstractNumId w:val="15"/>
  </w:num>
  <w:num w:numId="10" w16cid:durableId="116919905">
    <w:abstractNumId w:val="4"/>
  </w:num>
  <w:num w:numId="11" w16cid:durableId="279265157">
    <w:abstractNumId w:val="11"/>
  </w:num>
  <w:num w:numId="12" w16cid:durableId="2117089984">
    <w:abstractNumId w:val="11"/>
  </w:num>
  <w:num w:numId="13" w16cid:durableId="586620194">
    <w:abstractNumId w:val="11"/>
  </w:num>
  <w:num w:numId="14" w16cid:durableId="312179939">
    <w:abstractNumId w:val="11"/>
  </w:num>
  <w:num w:numId="15" w16cid:durableId="1394037329">
    <w:abstractNumId w:val="11"/>
  </w:num>
  <w:num w:numId="16" w16cid:durableId="731579404">
    <w:abstractNumId w:val="2"/>
  </w:num>
  <w:num w:numId="17" w16cid:durableId="1973628198">
    <w:abstractNumId w:val="2"/>
  </w:num>
  <w:num w:numId="18" w16cid:durableId="116684143">
    <w:abstractNumId w:val="14"/>
  </w:num>
  <w:num w:numId="19" w16cid:durableId="797769886">
    <w:abstractNumId w:val="13"/>
  </w:num>
  <w:num w:numId="20" w16cid:durableId="1284463318">
    <w:abstractNumId w:val="10"/>
  </w:num>
  <w:num w:numId="21" w16cid:durableId="1278488440">
    <w:abstractNumId w:val="6"/>
  </w:num>
  <w:num w:numId="22" w16cid:durableId="1977635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BoBB4YF57Xy5nUVwW56W/4TFRNP16iHHyfJfRGnrnUVVw2BGMfzGo0YGC+qF+h94pP+EyUzJQkHH/FSALI3Ug==" w:salt="QEnGhRZf9tZKWD243aHLGA=="/>
  <w:defaultTabStop w:val="709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3BE"/>
    <w:rsid w:val="0006675C"/>
    <w:rsid w:val="00081305"/>
    <w:rsid w:val="000848E7"/>
    <w:rsid w:val="000A42AA"/>
    <w:rsid w:val="000A6508"/>
    <w:rsid w:val="000A684F"/>
    <w:rsid w:val="000D483D"/>
    <w:rsid w:val="000E27CA"/>
    <w:rsid w:val="000F2308"/>
    <w:rsid w:val="0010121A"/>
    <w:rsid w:val="001028D9"/>
    <w:rsid w:val="00106076"/>
    <w:rsid w:val="00115A51"/>
    <w:rsid w:val="00127029"/>
    <w:rsid w:val="00127C79"/>
    <w:rsid w:val="001426F7"/>
    <w:rsid w:val="001A6205"/>
    <w:rsid w:val="001B705C"/>
    <w:rsid w:val="001C3E5C"/>
    <w:rsid w:val="001C509D"/>
    <w:rsid w:val="001E0C92"/>
    <w:rsid w:val="001F47CC"/>
    <w:rsid w:val="00214A2F"/>
    <w:rsid w:val="00221939"/>
    <w:rsid w:val="00246C9A"/>
    <w:rsid w:val="002517FD"/>
    <w:rsid w:val="00263542"/>
    <w:rsid w:val="002748DF"/>
    <w:rsid w:val="002A686A"/>
    <w:rsid w:val="002C0F7B"/>
    <w:rsid w:val="002C403D"/>
    <w:rsid w:val="002E4302"/>
    <w:rsid w:val="002F4952"/>
    <w:rsid w:val="0032077E"/>
    <w:rsid w:val="00327698"/>
    <w:rsid w:val="003552CC"/>
    <w:rsid w:val="00355C7F"/>
    <w:rsid w:val="00360020"/>
    <w:rsid w:val="00375050"/>
    <w:rsid w:val="003A36E9"/>
    <w:rsid w:val="003D3E99"/>
    <w:rsid w:val="003E2CD4"/>
    <w:rsid w:val="00402A1B"/>
    <w:rsid w:val="00424038"/>
    <w:rsid w:val="00425C20"/>
    <w:rsid w:val="0045228F"/>
    <w:rsid w:val="00454471"/>
    <w:rsid w:val="0045637F"/>
    <w:rsid w:val="0045726B"/>
    <w:rsid w:val="0047055A"/>
    <w:rsid w:val="00480ABD"/>
    <w:rsid w:val="004818FE"/>
    <w:rsid w:val="00492429"/>
    <w:rsid w:val="004B7E0B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7387"/>
    <w:rsid w:val="00636BF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350CC"/>
    <w:rsid w:val="00736C76"/>
    <w:rsid w:val="007633C2"/>
    <w:rsid w:val="00777CC0"/>
    <w:rsid w:val="0078194F"/>
    <w:rsid w:val="00782E76"/>
    <w:rsid w:val="0078695C"/>
    <w:rsid w:val="007E61DB"/>
    <w:rsid w:val="007F6E44"/>
    <w:rsid w:val="0080065F"/>
    <w:rsid w:val="00801A74"/>
    <w:rsid w:val="00805369"/>
    <w:rsid w:val="0081723D"/>
    <w:rsid w:val="00856C84"/>
    <w:rsid w:val="008B0F1F"/>
    <w:rsid w:val="008B1F06"/>
    <w:rsid w:val="008C74D8"/>
    <w:rsid w:val="008D764D"/>
    <w:rsid w:val="008E370F"/>
    <w:rsid w:val="008F52AA"/>
    <w:rsid w:val="008F6547"/>
    <w:rsid w:val="00910F0B"/>
    <w:rsid w:val="0092454C"/>
    <w:rsid w:val="00962412"/>
    <w:rsid w:val="0097166A"/>
    <w:rsid w:val="009747DF"/>
    <w:rsid w:val="009769C9"/>
    <w:rsid w:val="009A3215"/>
    <w:rsid w:val="009A33B4"/>
    <w:rsid w:val="009C1084"/>
    <w:rsid w:val="009C14BE"/>
    <w:rsid w:val="009D4494"/>
    <w:rsid w:val="00A00872"/>
    <w:rsid w:val="00A10EBB"/>
    <w:rsid w:val="00A142AD"/>
    <w:rsid w:val="00A5084B"/>
    <w:rsid w:val="00A61E97"/>
    <w:rsid w:val="00A75824"/>
    <w:rsid w:val="00A86F8B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03F4"/>
    <w:rsid w:val="00B14EF0"/>
    <w:rsid w:val="00B23C01"/>
    <w:rsid w:val="00B30D2F"/>
    <w:rsid w:val="00B40909"/>
    <w:rsid w:val="00B434E5"/>
    <w:rsid w:val="00B438EF"/>
    <w:rsid w:val="00B61D2B"/>
    <w:rsid w:val="00B96ADB"/>
    <w:rsid w:val="00BA5E42"/>
    <w:rsid w:val="00BF2190"/>
    <w:rsid w:val="00C101BF"/>
    <w:rsid w:val="00C246AC"/>
    <w:rsid w:val="00C26124"/>
    <w:rsid w:val="00C2678D"/>
    <w:rsid w:val="00C30192"/>
    <w:rsid w:val="00C33C0C"/>
    <w:rsid w:val="00C71511"/>
    <w:rsid w:val="00C764C5"/>
    <w:rsid w:val="00C96E57"/>
    <w:rsid w:val="00CC1656"/>
    <w:rsid w:val="00CD54C7"/>
    <w:rsid w:val="00CE006E"/>
    <w:rsid w:val="00CF2882"/>
    <w:rsid w:val="00CF64C4"/>
    <w:rsid w:val="00D05C74"/>
    <w:rsid w:val="00D46B71"/>
    <w:rsid w:val="00D6072E"/>
    <w:rsid w:val="00D905C5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5B34"/>
    <w:rsid w:val="00E578EB"/>
    <w:rsid w:val="00E6087B"/>
    <w:rsid w:val="00E748C4"/>
    <w:rsid w:val="00E85EBB"/>
    <w:rsid w:val="00EA10EB"/>
    <w:rsid w:val="00EC3B1B"/>
    <w:rsid w:val="00EC7AED"/>
    <w:rsid w:val="00F11969"/>
    <w:rsid w:val="00F133C2"/>
    <w:rsid w:val="00F15903"/>
    <w:rsid w:val="00F215F2"/>
    <w:rsid w:val="00F21669"/>
    <w:rsid w:val="00F32C49"/>
    <w:rsid w:val="00F7173C"/>
    <w:rsid w:val="00F73C36"/>
    <w:rsid w:val="00F9088F"/>
    <w:rsid w:val="00F92CF7"/>
    <w:rsid w:val="00FA0151"/>
    <w:rsid w:val="00FA3FD9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52862FF"/>
  <w15:docId w15:val="{2D4A2BFD-12C5-4688-847C-1D8C7277C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571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creator>Dorothea Fenner</dc:creator>
  <cp:lastModifiedBy>Hasse, Y.</cp:lastModifiedBy>
  <cp:revision>5</cp:revision>
  <cp:lastPrinted>2020-01-16T08:41:00Z</cp:lastPrinted>
  <dcterms:created xsi:type="dcterms:W3CDTF">2026-04-09T09:26:00Z</dcterms:created>
  <dcterms:modified xsi:type="dcterms:W3CDTF">2026-05-19T08:52:00Z</dcterms:modified>
</cp:coreProperties>
</file>